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13" w:rsidRDefault="00080413">
      <w:pPr>
        <w:pStyle w:val="Heading3"/>
        <w:rPr>
          <w:rFonts w:ascii="Calibri" w:hAnsi="Calibri" w:cs="Calibri"/>
          <w:sz w:val="40"/>
          <w:szCs w:val="40"/>
          <w:u w:val="single"/>
        </w:rPr>
      </w:pPr>
    </w:p>
    <w:p w:rsidR="00080413" w:rsidRDefault="00080413">
      <w:pPr>
        <w:pStyle w:val="Heading3"/>
        <w:spacing w:line="240" w:lineRule="auto"/>
        <w:rPr>
          <w:rFonts w:ascii="Calibri" w:hAnsi="Calibri" w:cs="Calibri"/>
          <w:sz w:val="36"/>
          <w:szCs w:val="36"/>
          <w:u w:val="single"/>
        </w:rPr>
      </w:pPr>
      <w:r>
        <w:rPr>
          <w:rFonts w:ascii="Calibri" w:hAnsi="Calibri" w:cs="Calibri"/>
          <w:sz w:val="36"/>
          <w:szCs w:val="36"/>
          <w:u w:val="single"/>
        </w:rPr>
        <w:t>Divisione del lavoro svolto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Premessa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Identificazione del tema della ricerca</w:t>
      </w:r>
      <w:r>
        <w:rPr>
          <w:sz w:val="28"/>
          <w:szCs w:val="28"/>
        </w:rPr>
        <w:tab/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Identificazione del problema della ricerca</w:t>
      </w:r>
      <w:r>
        <w:rPr>
          <w:sz w:val="28"/>
          <w:szCs w:val="28"/>
        </w:rPr>
        <w:tab/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Obiettivo della ricerca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 - Valeria Chiapetto)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Costruzione del quadro teorico di riferimento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(Valeria Chiapetto)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Scelta della strategia di ricerca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 - Valeria Chiapetto)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Formulazione dell'ipotesi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 - Valeria Chiapetto)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Definizione operativa dei fattori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(Valeria Chiapetto)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Popolazione di riferimento, campione, tipologia di campionamento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Tecniche e strumenti di rilevazione dei dati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 - Valeria Chiapetto)</w:t>
      </w:r>
    </w:p>
    <w:p w:rsidR="00080413" w:rsidRDefault="00080413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Pianificazione della raccolta dei dati</w:t>
      </w:r>
    </w:p>
    <w:p w:rsidR="00080413" w:rsidRDefault="00080413">
      <w:pPr>
        <w:spacing w:line="240" w:lineRule="auto"/>
        <w:ind w:left="360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Bassan)</w:t>
      </w:r>
    </w:p>
    <w:p w:rsidR="00080413" w:rsidRDefault="00080413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Analisi dei dati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 - Valeria Chiapetto)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Interpretazione dei risultati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 - Valeria Chiapetto)</w:t>
      </w:r>
    </w:p>
    <w:p w:rsidR="00080413" w:rsidRDefault="00080413">
      <w:pPr>
        <w:spacing w:after="0" w:line="240" w:lineRule="auto"/>
        <w:ind w:left="360"/>
        <w:rPr>
          <w:sz w:val="28"/>
          <w:szCs w:val="28"/>
        </w:rPr>
      </w:pPr>
      <w:r>
        <w:rPr>
          <w:sz w:val="28"/>
          <w:szCs w:val="28"/>
        </w:rPr>
        <w:t>Autoriflessione sull'esperienza compiuta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(Eleonora Bassan - Valeria Chiapetto)</w:t>
      </w:r>
    </w:p>
    <w:p w:rsidR="00080413" w:rsidRDefault="00080413">
      <w:pPr>
        <w:spacing w:after="0" w:line="240" w:lineRule="auto"/>
        <w:ind w:left="357"/>
        <w:rPr>
          <w:sz w:val="28"/>
          <w:szCs w:val="28"/>
        </w:rPr>
      </w:pPr>
      <w:r>
        <w:rPr>
          <w:sz w:val="28"/>
          <w:szCs w:val="28"/>
        </w:rPr>
        <w:t>Bibliografia</w:t>
      </w:r>
    </w:p>
    <w:p w:rsidR="00080413" w:rsidRDefault="00080413">
      <w:pPr>
        <w:spacing w:line="240" w:lineRule="auto"/>
        <w:ind w:left="357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(Valeria Chiapetto)</w:t>
      </w:r>
    </w:p>
    <w:sectPr w:rsidR="00080413" w:rsidSect="0008041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A0F65"/>
    <w:multiLevelType w:val="hybridMultilevel"/>
    <w:tmpl w:val="7C3A313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>
    <w:nsid w:val="42E17062"/>
    <w:multiLevelType w:val="hybridMultilevel"/>
    <w:tmpl w:val="440CD32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283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0413"/>
    <w:rsid w:val="0008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rFonts w:ascii="Calibri" w:hAnsi="Calibri"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rFonts w:ascii="Arial" w:hAnsi="Arial" w:cs="Arial"/>
      <w:b/>
      <w:bCs/>
      <w:sz w:val="44"/>
      <w:szCs w:val="44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rPr>
      <w:rFonts w:ascii="Arial" w:hAnsi="Arial" w:cs="Arial"/>
      <w:b/>
      <w:bCs/>
      <w:sz w:val="44"/>
      <w:szCs w:val="44"/>
    </w:rPr>
  </w:style>
  <w:style w:type="paragraph" w:styleId="ListParagraph">
    <w:name w:val="List Paragraph"/>
    <w:basedOn w:val="Normal"/>
    <w:uiPriority w:val="99"/>
    <w:qFormat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137</Words>
  <Characters>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Divisione del lavoro svolto</dc:title>
  <dc:subject/>
  <dc:creator>Utente</dc:creator>
  <cp:keywords/>
  <dc:description/>
  <cp:lastModifiedBy>Casa</cp:lastModifiedBy>
  <cp:revision>2</cp:revision>
  <dcterms:created xsi:type="dcterms:W3CDTF">2013-06-10T10:08:00Z</dcterms:created>
  <dcterms:modified xsi:type="dcterms:W3CDTF">2013-06-10T10:08:00Z</dcterms:modified>
</cp:coreProperties>
</file>